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E726E0" w:rsidTr="00E726E0" w14:paraId="07904129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26E0" w:rsidRDefault="00E726E0" w14:paraId="0DA27D8F" w14:textId="087ABDC8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26E0" w:rsidRDefault="00E726E0" w14:paraId="2DB78615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E726E0" w:rsidRDefault="00E726E0" w14:paraId="749F90C4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E726E0" w:rsidRDefault="00E726E0" w14:paraId="2881B7C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E726E0" w:rsidRDefault="00E726E0" w14:paraId="1374EC0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E726E0" w:rsidP="00E726E0" w:rsidRDefault="00E726E0" w14:paraId="4420693B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E726E0" w:rsidP="00E726E0" w:rsidRDefault="00E726E0" w14:paraId="2A71E423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E726E0" w:rsidP="00E726E0" w:rsidRDefault="00E726E0" w14:paraId="6E49D52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St-2443/2019</w:t>
      </w:r>
    </w:p>
    <w:p w:rsidR="00E726E0" w:rsidP="00E726E0" w:rsidRDefault="00E726E0" w14:paraId="2183FD9C" w14:textId="77777777">
      <w:pPr>
        <w:tabs>
          <w:tab w:val="left" w:pos="709"/>
        </w:tabs>
      </w:pPr>
      <w:r>
        <w:t xml:space="preserve"> </w:t>
      </w:r>
    </w:p>
    <w:p w:rsidR="00E726E0" w:rsidP="00E726E0" w:rsidRDefault="00E726E0" w14:paraId="5FA5107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E726E0" w:rsidP="00E726E0" w:rsidRDefault="00E726E0" w14:paraId="5A760B1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E726E0" w:rsidP="00E726E0" w:rsidRDefault="00E726E0" w14:paraId="7D95157F" w14:textId="77777777">
      <w:pPr>
        <w:tabs>
          <w:tab w:val="left" w:pos="709"/>
        </w:tabs>
      </w:pPr>
    </w:p>
    <w:p w:rsidR="00E726E0" w:rsidP="00E726E0" w:rsidRDefault="00E726E0" w14:paraId="5B66B1A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E726E0" w:rsidP="00E726E0" w:rsidRDefault="00E726E0" w14:paraId="0DBA51ED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E726E0" w:rsidP="00E726E0" w:rsidRDefault="00E726E0" w14:paraId="3FE5A70C" w14:textId="77777777">
      <w:pPr>
        <w:tabs>
          <w:tab w:val="left" w:pos="709"/>
        </w:tabs>
      </w:pPr>
    </w:p>
    <w:p w:rsidR="00E726E0" w:rsidP="00E726E0" w:rsidRDefault="00E726E0" w14:paraId="684648CE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E726E0" w:rsidP="00E726E0" w:rsidRDefault="00E726E0" w14:paraId="6B63F1AE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E726E0" w:rsidP="00E726E0" w:rsidRDefault="00E726E0" w14:paraId="743BA129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E726E0" w:rsidP="00E726E0" w:rsidRDefault="00E726E0" w14:paraId="2EA292F6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E726E0" w:rsidP="00E726E0" w:rsidRDefault="00E726E0" w14:paraId="2DECC4F4" w14:textId="77777777">
      <w:pPr>
        <w:tabs>
          <w:tab w:val="left" w:pos="709"/>
        </w:tabs>
      </w:pPr>
    </w:p>
    <w:p w:rsidR="00E726E0" w:rsidP="00E726E0" w:rsidRDefault="00E726E0" w14:paraId="6F4C9975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E726E0" w:rsidP="00E726E0" w:rsidRDefault="00E726E0" w14:paraId="68A80F05" w14:textId="77777777">
      <w:pPr>
        <w:tabs>
          <w:tab w:val="left" w:pos="709"/>
        </w:tabs>
        <w:jc w:val="both"/>
      </w:pPr>
    </w:p>
    <w:p w:rsidR="00E726E0" w:rsidP="00E726E0" w:rsidRDefault="00E726E0" w14:paraId="125513DA" w14:textId="77777777">
      <w:pPr>
        <w:tabs>
          <w:tab w:val="left" w:pos="709"/>
        </w:tabs>
      </w:pPr>
      <w:r>
        <w:t xml:space="preserve"> </w:t>
      </w:r>
      <w:r>
        <w:tab/>
        <w:t>17. St-2443/2019</w:t>
      </w:r>
    </w:p>
    <w:p w:rsidR="00E726E0" w:rsidP="00E726E0" w:rsidRDefault="00E726E0" w14:paraId="64E74E49" w14:textId="77777777">
      <w:pPr>
        <w:tabs>
          <w:tab w:val="left" w:pos="709"/>
        </w:tabs>
      </w:pPr>
    </w:p>
    <w:p w:rsidR="00E726E0" w:rsidP="00E726E0" w:rsidRDefault="00E726E0" w14:paraId="18B33A49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E726E0" w:rsidP="00E726E0" w:rsidRDefault="00E726E0" w14:paraId="2ECFCE59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E726E0" w:rsidP="00E726E0" w:rsidRDefault="00E726E0" w14:paraId="752BFF46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E726E0" w:rsidP="00E726E0" w:rsidRDefault="00E726E0" w14:paraId="33ED238E" w14:textId="77777777">
      <w:pPr>
        <w:tabs>
          <w:tab w:val="left" w:pos="709"/>
        </w:tabs>
        <w:jc w:val="both"/>
      </w:pPr>
    </w:p>
    <w:p w:rsidR="00E726E0" w:rsidP="00E726E0" w:rsidRDefault="00E726E0" w14:paraId="2B79D37B" w14:textId="77777777">
      <w:pPr>
        <w:tabs>
          <w:tab w:val="left" w:pos="709"/>
        </w:tabs>
        <w:jc w:val="both"/>
      </w:pPr>
      <w:r>
        <w:t xml:space="preserve">protiv </w:t>
      </w:r>
    </w:p>
    <w:p w:rsidR="00E726E0" w:rsidP="00E726E0" w:rsidRDefault="00E726E0" w14:paraId="7BB2E7CD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E726E0" w:rsidP="00E726E0" w:rsidRDefault="00E726E0" w14:paraId="1973A6AD" w14:textId="77777777">
      <w:pPr>
        <w:tabs>
          <w:tab w:val="left" w:pos="709"/>
        </w:tabs>
        <w:ind w:left="708"/>
        <w:jc w:val="both"/>
      </w:pPr>
      <w:r>
        <w:tab/>
        <w:t>SVESA NATURA d.o.o., Ivanec Bistranski, Ivana Pintarića 29, OIB: 85557588753</w:t>
      </w:r>
    </w:p>
    <w:p w:rsidR="00E726E0" w:rsidP="00E726E0" w:rsidRDefault="00E726E0" w14:paraId="04CDF06D" w14:textId="77777777">
      <w:pPr>
        <w:tabs>
          <w:tab w:val="left" w:pos="709"/>
        </w:tabs>
        <w:ind w:left="708"/>
        <w:jc w:val="both"/>
      </w:pPr>
    </w:p>
    <w:p w:rsidR="00E726E0" w:rsidP="00E726E0" w:rsidRDefault="00E726E0" w14:paraId="6B8D3433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E726E0" w:rsidP="00E726E0" w:rsidRDefault="00E726E0" w14:paraId="231887FC" w14:textId="77777777">
      <w:pPr>
        <w:tabs>
          <w:tab w:val="left" w:pos="709"/>
        </w:tabs>
        <w:jc w:val="both"/>
      </w:pPr>
    </w:p>
    <w:p w:rsidR="00E726E0" w:rsidP="00E726E0" w:rsidRDefault="00E726E0" w14:paraId="7F2580F8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E726E0" w:rsidP="00E726E0" w:rsidRDefault="00E726E0" w14:paraId="5CD1B3A9" w14:textId="77777777">
      <w:pPr>
        <w:tabs>
          <w:tab w:val="left" w:pos="709"/>
        </w:tabs>
      </w:pPr>
    </w:p>
    <w:p w:rsidR="00E726E0" w:rsidP="00E726E0" w:rsidRDefault="00E726E0" w14:paraId="73E6471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E726E0" w:rsidP="00E726E0" w:rsidRDefault="00E726E0" w14:paraId="644312E0" w14:textId="77777777">
      <w:pPr>
        <w:tabs>
          <w:tab w:val="left" w:pos="709"/>
        </w:tabs>
      </w:pPr>
    </w:p>
    <w:p w:rsidR="00E726E0" w:rsidP="00E726E0" w:rsidRDefault="00E726E0" w14:paraId="7C38186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E726E0" w:rsidP="00E726E0" w:rsidRDefault="00E726E0" w14:paraId="0F0E13DF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E726E0" w:rsidP="00E726E0" w:rsidRDefault="00E726E0" w14:paraId="2A1D18AC" w14:textId="77777777">
      <w:pPr>
        <w:tabs>
          <w:tab w:val="left" w:pos="709"/>
        </w:tabs>
      </w:pPr>
    </w:p>
    <w:p w:rsidR="00942A2A" w:rsidP="003D06B2" w:rsidRDefault="00942A2A" w14:paraId="0480FD2A" w14:textId="0480FD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726E0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E726E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726E0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726E0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726E0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726E0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E726E0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726E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726E0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726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6E0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6E0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6E0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6E0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726E0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26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26E0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7453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2443</izvorni_sadrzaj>
    <derivirana_varijabla naziv="DomainObject.Predmet.Broj_1">2443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rujna 2019.</izvorni_sadrzaj>
    <derivirana_varijabla naziv="DomainObject.Predmet.DatumIzradeOptuznogAkta_1">30. rujna 2019.</derivirana_varijabla>
  </DomainObject.Predmet.DatumIzradeOptuznogAkta>
  <DomainObject.Predmet.DatumIzradeOptuznogAktaFormated>
    <izvorni_sadrzaj>30.9.2019.</izvorni_sadrzaj>
    <derivirana_varijabla naziv="DomainObject.Predmet.DatumIzradeOptuznogAktaFormated_1">30.9.2019.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St-2443/2019</izvorni_sadrzaj>
    <derivirana_varijabla naziv="DomainObject.Predmet.OznakaBroj_1">St-2443/2019</derivirana_varijabla>
  </DomainObject.Predmet.OznakaBroj>
  <DomainObject.Predmet.OznakaBrojOptuznogAkta>
    <izvorni_sadrzaj>04-06-19-4205</izvorni_sadrzaj>
    <derivirana_varijabla naziv="DomainObject.Predmet.OznakaBrojOptuznogAkta_1">04-06-19-4205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SVESA NATURA d.o.o.</izvorni_sadrzaj>
    <derivirana_varijabla naziv="DomainObject.Predmet.ProtustrankaFormated_1">  SVESA NATURA d.o.o.</derivirana_varijabla>
  </DomainObject.Predmet.ProtustrankaFormated>
  <DomainObject.Predmet.ProtustrankaFormatedOIB>
    <izvorni_sadrzaj>  SVESA NATURA d.o.o., OIB 85557588753</izvorni_sadrzaj>
    <derivirana_varijabla naziv="DomainObject.Predmet.ProtustrankaFormatedOIB_1">  SVESA NATURA d.o.o., OIB 85557588753</derivirana_varijabla>
  </DomainObject.Predmet.ProtustrankaFormatedOIB>
  <DomainObject.Predmet.ProtustrankaFormatedWithAdress>
    <izvorni_sadrzaj> SVESA NATURA d.o.o., Ivana Pintarića 29, 10290 Ivanec Bistranski</izvorni_sadrzaj>
    <derivirana_varijabla naziv="DomainObject.Predmet.ProtustrankaFormatedWithAdress_1"> SVESA NATURA d.o.o., Ivana Pintarića 29, 10290 Ivanec Bistranski</derivirana_varijabla>
  </DomainObject.Predmet.ProtustrankaFormatedWithAdress>
  <DomainObject.Predmet.ProtustrankaFormatedWithAdressOIB>
    <izvorni_sadrzaj> SVESA NATURA d.o.o., OIB 85557588753, Ivana Pintarića 29, 10290 Ivanec Bistranski</izvorni_sadrzaj>
    <derivirana_varijabla naziv="DomainObject.Predmet.ProtustrankaFormatedWithAdressOIB_1"> SVESA NATURA d.o.o., OIB 85557588753, Ivana Pintarića 29, 10290 Ivanec Bistranski</derivirana_varijabla>
  </DomainObject.Predmet.ProtustrankaFormatedWithAdressOIB>
  <DomainObject.Predmet.ProtustrankaWithAdress>
    <izvorni_sadrzaj>SVESA NATURA d.o.o. Ivana Pintarića 29, 10290 Ivanec Bistranski</izvorni_sadrzaj>
    <derivirana_varijabla naziv="DomainObject.Predmet.ProtustrankaWithAdress_1">SVESA NATURA d.o.o. Ivana Pintarića 29, 10290 Ivanec Bistranski</derivirana_varijabla>
  </DomainObject.Predmet.ProtustrankaWithAdress>
  <DomainObject.Predmet.ProtustrankaWithAdressOIB>
    <izvorni_sadrzaj>SVESA NATURA d.o.o., OIB 85557588753, Ivana Pintarića 29, 10290 Ivanec Bistranski</izvorni_sadrzaj>
    <derivirana_varijabla naziv="DomainObject.Predmet.ProtustrankaWithAdressOIB_1">SVESA NATURA d.o.o., OIB 85557588753, Ivana Pintarića 29, 10290 Ivanec Bistranski</derivirana_varijabla>
  </DomainObject.Predmet.ProtustrankaWithAdressOIB>
  <DomainObject.Predmet.ProtustrankaNazivFormated>
    <izvorni_sadrzaj>SVESA NATURA d.o.o.</izvorni_sadrzaj>
    <derivirana_varijabla naziv="DomainObject.Predmet.ProtustrankaNazivFormated_1">SVESA NATURA d.o.o.</derivirana_varijabla>
  </DomainObject.Predmet.ProtustrankaNazivFormated>
  <DomainObject.Predmet.ProtustrankaNazivFormatedOIB>
    <izvorni_sadrzaj>SVESA NATURA d.o.o., OIB 85557588753</izvorni_sadrzaj>
    <derivirana_varijabla naziv="DomainObject.Predmet.ProtustrankaNazivFormatedOIB_1">SVESA NATURA d.o.o., OIB 85557588753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SVESA NATURA d.o.o.</item>
    </izvorni_sadrzaj>
    <derivirana_varijabla naziv="DomainObject.Predmet.ProtuStrankaListFormated_1">
      <item>SVESA NATURA d.o.o.</item>
    </derivirana_varijabla>
  </DomainObject.Predmet.ProtuStrankaListFormated>
  <DomainObject.Predmet.ProtuStrankaListFormatedOIB>
    <izvorni_sadrzaj>
      <item>SVESA NATURA d.o.o., OIB 85557588753</item>
    </izvorni_sadrzaj>
    <derivirana_varijabla naziv="DomainObject.Predmet.ProtuStrankaListFormatedOIB_1">
      <item>SVESA NATURA d.o.o., OIB 85557588753</item>
    </derivirana_varijabla>
  </DomainObject.Predmet.ProtuStrankaListFormatedOIB>
  <DomainObject.Predmet.ProtuStrankaListFormatedWithAdress>
    <izvorni_sadrzaj>
      <item>SVESA NATURA d.o.o., Ivana Pintarića 29, 10290 Ivanec Bistranski</item>
    </izvorni_sadrzaj>
    <derivirana_varijabla naziv="DomainObject.Predmet.ProtuStrankaListFormatedWithAdress_1">
      <item>SVESA NATURA d.o.o., Ivana Pintarića 29, 10290 Ivanec Bistranski</item>
    </derivirana_varijabla>
  </DomainObject.Predmet.ProtuStrankaListFormatedWithAdress>
  <DomainObject.Predmet.ProtuStrankaListFormatedWithAdressOIB>
    <izvorni_sadrzaj>
      <item>SVESA NATURA d.o.o., OIB 85557588753, Ivana Pintarića 29, 10290 Ivanec Bistranski</item>
    </izvorni_sadrzaj>
    <derivirana_varijabla naziv="DomainObject.Predmet.ProtuStrankaListFormatedWithAdressOIB_1">
      <item>SVESA NATURA d.o.o., OIB 85557588753, Ivana Pintarića 29, 10290 Ivanec Bistranski</item>
    </derivirana_varijabla>
  </DomainObject.Predmet.ProtuStrankaListFormatedWithAdressOIB>
  <DomainObject.Predmet.ProtuStrankaListNazivFormated>
    <izvorni_sadrzaj>
      <item>SVESA NATURA d.o.o.</item>
    </izvorni_sadrzaj>
    <derivirana_varijabla naziv="DomainObject.Predmet.ProtuStrankaListNazivFormated_1">
      <item>SVESA NATURA d.o.o.</item>
    </derivirana_varijabla>
  </DomainObject.Predmet.ProtuStrankaListNazivFormated>
  <DomainObject.Predmet.ProtuStrankaListNazivFormatedOIB>
    <izvorni_sadrzaj>
      <item>SVESA NATURA d.o.o., OIB 85557588753</item>
    </izvorni_sadrzaj>
    <derivirana_varijabla naziv="DomainObject.Predmet.ProtuStrankaListNazivFormatedOIB_1">
      <item>SVESA NATURA d.o.o., OIB 85557588753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SVESA NATURA d.o.o.</izvorni_sadrzaj>
    <derivirana_varijabla naziv="DomainObject.Predmet.ProtustrankaIDrugi_1">SVESA NATURA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SVESA NATURA d.o.o., OIB 85557588753, Ivana Pintarića 29, 10290 Ivanec Bistranski</izvorni_sadrzaj>
    <derivirana_varijabla naziv="DomainObject.Predmet.ProtustrankaIDrugiAdressOIB_1">SVESA NATURA d.o.o., OIB 85557588753, Ivana Pintarića 29, 10290 Ivanec Bistranski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SVESA NATURA d.o.o.</item>
      <item>Financijska agencija</item>
    </izvorni_sadrzaj>
    <derivirana_varijabla naziv="DomainObject.Predmet.SudioniciListNaziv_1">
      <item>SVESA NATURA d.o.o.</item>
      <item>Financijska agencija</item>
    </derivirana_varijabla>
  </DomainObject.Predmet.SudioniciListNaziv>
  <DomainObject.Predmet.SudioniciListAdressOIB>
    <izvorni_sadrzaj>
      <item>SVESA NATURA d.o.o., OIB 85557588753, Ivana Pintarića 29,10290 Ivanec Bistranski</item>
      <item>Financijska agencija, OIB 85821130368, TRG SVIBANJSKIH ŽRTAVA 1995. 1,10000 Zagreb</item>
    </izvorni_sadrzaj>
    <derivirana_varijabla naziv="DomainObject.Predmet.SudioniciListAdressOIB_1">
      <item>SVESA NATURA d.o.o., OIB 85557588753, Ivana Pintarića 29,10290 Ivanec Bistranski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85557588753</item>
      <item>, OIB 85821130368</item>
    </izvorni_sadrzaj>
    <derivirana_varijabla naziv="DomainObject.Predmet.SudioniciListNazivOIB_1">
      <item>, OIB 85557588753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832</properties:Characters>
  <properties:Lines>45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2019-12-14T08:23:00Z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